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232892C8" w:rsidR="00ED5196" w:rsidRPr="000D6013" w:rsidRDefault="006B2DEF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B2DEF">
              <w:rPr>
                <w:rFonts w:asciiTheme="minorHAnsi" w:hAnsiTheme="minorHAnsi" w:cstheme="minorHAnsi"/>
                <w:sz w:val="22"/>
                <w:szCs w:val="22"/>
              </w:rPr>
              <w:t>602-01/22-04/0004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4002611B" w:rsidR="00294A5E" w:rsidRPr="00FC21C2" w:rsidRDefault="006B2DE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F2764C">
              <w:rPr>
                <w:rFonts w:ascii="Arial" w:hAnsi="Arial" w:cs="Arial"/>
                <w:sz w:val="20"/>
                <w:szCs w:val="20"/>
              </w:rPr>
              <w:t>nformatika</w:t>
            </w:r>
            <w:r>
              <w:rPr>
                <w:rFonts w:ascii="Arial" w:hAnsi="Arial" w:cs="Arial"/>
                <w:sz w:val="20"/>
                <w:szCs w:val="20"/>
              </w:rPr>
              <w:t>; smjer: nastavnički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5FFD806B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4473A98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6C062C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6C062C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8FE68" w14:textId="77777777" w:rsidR="006C062C" w:rsidRDefault="006C062C">
      <w:r>
        <w:separator/>
      </w:r>
    </w:p>
  </w:endnote>
  <w:endnote w:type="continuationSeparator" w:id="0">
    <w:p w14:paraId="49C1B416" w14:textId="77777777" w:rsidR="006C062C" w:rsidRDefault="006C0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7D000" w14:textId="77777777" w:rsidR="006C062C" w:rsidRDefault="006C062C">
      <w:r>
        <w:separator/>
      </w:r>
    </w:p>
  </w:footnote>
  <w:footnote w:type="continuationSeparator" w:id="0">
    <w:p w14:paraId="1B739FD6" w14:textId="77777777" w:rsidR="006C062C" w:rsidRDefault="006C0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62C60"/>
    <w:rsid w:val="00072B32"/>
    <w:rsid w:val="000A587A"/>
    <w:rsid w:val="000B3846"/>
    <w:rsid w:val="000D6013"/>
    <w:rsid w:val="000E16D2"/>
    <w:rsid w:val="00117BC7"/>
    <w:rsid w:val="00124617"/>
    <w:rsid w:val="00150B5F"/>
    <w:rsid w:val="00154A92"/>
    <w:rsid w:val="00155716"/>
    <w:rsid w:val="00156604"/>
    <w:rsid w:val="00156949"/>
    <w:rsid w:val="00170E21"/>
    <w:rsid w:val="00196054"/>
    <w:rsid w:val="001B2804"/>
    <w:rsid w:val="001B6633"/>
    <w:rsid w:val="001E4E9F"/>
    <w:rsid w:val="001F0413"/>
    <w:rsid w:val="001F28E3"/>
    <w:rsid w:val="00204EFE"/>
    <w:rsid w:val="00212314"/>
    <w:rsid w:val="00220CD7"/>
    <w:rsid w:val="00231FD6"/>
    <w:rsid w:val="00277D6C"/>
    <w:rsid w:val="00294A5E"/>
    <w:rsid w:val="002C791C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24BD9"/>
    <w:rsid w:val="00447FD6"/>
    <w:rsid w:val="0045008F"/>
    <w:rsid w:val="0047495E"/>
    <w:rsid w:val="0049169E"/>
    <w:rsid w:val="00492E7C"/>
    <w:rsid w:val="0049572F"/>
    <w:rsid w:val="004A6E16"/>
    <w:rsid w:val="004C7CD0"/>
    <w:rsid w:val="004D0D72"/>
    <w:rsid w:val="004F2028"/>
    <w:rsid w:val="0050504C"/>
    <w:rsid w:val="0055377E"/>
    <w:rsid w:val="00557CCD"/>
    <w:rsid w:val="005925F8"/>
    <w:rsid w:val="005A1CFE"/>
    <w:rsid w:val="005C14FA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2DEF"/>
    <w:rsid w:val="006B3088"/>
    <w:rsid w:val="006C062C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D11B6"/>
    <w:rsid w:val="007E52D1"/>
    <w:rsid w:val="007F42E5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2466"/>
    <w:rsid w:val="00A46E9F"/>
    <w:rsid w:val="00A864FD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BE63A2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026"/>
    <w:rsid w:val="00ED5196"/>
    <w:rsid w:val="00ED65AF"/>
    <w:rsid w:val="00EE255D"/>
    <w:rsid w:val="00F03E30"/>
    <w:rsid w:val="00F069AF"/>
    <w:rsid w:val="00F15923"/>
    <w:rsid w:val="00F21C7D"/>
    <w:rsid w:val="00F23714"/>
    <w:rsid w:val="00F25881"/>
    <w:rsid w:val="00F2764C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821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3</cp:revision>
  <cp:lastPrinted>2012-04-19T08:07:00Z</cp:lastPrinted>
  <dcterms:created xsi:type="dcterms:W3CDTF">2022-05-11T13:22:00Z</dcterms:created>
  <dcterms:modified xsi:type="dcterms:W3CDTF">2022-05-11T13:23:00Z</dcterms:modified>
</cp:coreProperties>
</file>